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E2A82">
        <w:rPr>
          <w:rFonts w:ascii="Arial" w:hAnsi="Arial" w:cs="Arial"/>
          <w:b/>
          <w:caps/>
          <w:sz w:val="28"/>
          <w:szCs w:val="28"/>
        </w:rPr>
        <w:t>951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4B69C5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E2A8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E2A82">
              <w:rPr>
                <w:rFonts w:ascii="Arial" w:hAnsi="Arial" w:cs="Arial"/>
                <w:sz w:val="20"/>
                <w:szCs w:val="20"/>
              </w:rPr>
              <w:t>Solicita reparo da pavimentação asfáltica da Avenida das Indústrias, no Parque Nova América.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tomadas providências cabíveis visando </w:t>
      </w:r>
      <w:r w:rsidR="00BE2A82">
        <w:rPr>
          <w:rFonts w:ascii="Arial" w:hAnsi="Arial" w:cs="Arial"/>
        </w:rPr>
        <w:t>ao</w:t>
      </w:r>
      <w:r w:rsidR="00BE2A82" w:rsidRPr="00BE2A82">
        <w:rPr>
          <w:rFonts w:ascii="Arial" w:hAnsi="Arial" w:cs="Arial"/>
        </w:rPr>
        <w:t xml:space="preserve"> reparo da pavimentação asfáltica da Avenid</w:t>
      </w:r>
      <w:bookmarkStart w:id="0" w:name="_GoBack"/>
      <w:bookmarkEnd w:id="0"/>
      <w:r w:rsidR="00BE2A82" w:rsidRPr="00BE2A82">
        <w:rPr>
          <w:rFonts w:ascii="Arial" w:hAnsi="Arial" w:cs="Arial"/>
        </w:rPr>
        <w:t>a das Indústrias, no Parque Nova América.</w:t>
      </w:r>
    </w:p>
    <w:p w:rsidR="00BE2A82" w:rsidRDefault="00BE2A82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ilustrado nas fotos anexas, o buraco existente no local está causando transtornos.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BE2A82" w:rsidRDefault="003A77BE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BE2A82">
        <w:rPr>
          <w:rFonts w:ascii="Arial" w:hAnsi="Arial" w:cs="Arial"/>
        </w:rPr>
        <w:t>11 de abril de 2018.</w:t>
      </w:r>
    </w:p>
    <w:p w:rsidR="00BE2A82" w:rsidRDefault="00BE2A82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E2A82" w:rsidRDefault="00BE2A82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E2A82" w:rsidRDefault="00BE2A82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E2A82" w:rsidRPr="00A34F2C" w:rsidRDefault="00BE2A82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BE2A82" w:rsidRDefault="00BE2A82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BE2A82" w:rsidRDefault="00BE2A8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E2A82" w:rsidRDefault="00BE2A82" w:rsidP="00BE2A82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002D7157">
            <wp:extent cx="3596640" cy="27051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70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2A82" w:rsidRDefault="00BE2A82" w:rsidP="00BE2A82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733D254B">
            <wp:extent cx="3596640" cy="2697480"/>
            <wp:effectExtent l="0" t="0" r="381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2A82" w:rsidRPr="00BE2A82" w:rsidRDefault="00BE2A82" w:rsidP="00BE2A82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7DAA2A4A">
            <wp:extent cx="3596640" cy="2590800"/>
            <wp:effectExtent l="0" t="0" r="381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E2A82" w:rsidRPr="00BE2A82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8B9" w:rsidRDefault="00BE28B9">
      <w:r>
        <w:separator/>
      </w:r>
    </w:p>
  </w:endnote>
  <w:endnote w:type="continuationSeparator" w:id="0">
    <w:p w:rsidR="00BE28B9" w:rsidRDefault="00BE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8B9" w:rsidRDefault="00BE28B9">
      <w:r>
        <w:separator/>
      </w:r>
    </w:p>
  </w:footnote>
  <w:footnote w:type="continuationSeparator" w:id="0">
    <w:p w:rsidR="00BE28B9" w:rsidRDefault="00BE2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BE2A82">
      <w:rPr>
        <w:rFonts w:ascii="Arial" w:hAnsi="Arial" w:cs="Arial"/>
        <w:b/>
        <w:sz w:val="20"/>
        <w:szCs w:val="20"/>
        <w:u w:val="single"/>
      </w:rPr>
      <w:t>951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4D32C5">
      <w:rPr>
        <w:rFonts w:ascii="Arial" w:hAnsi="Arial" w:cs="Arial"/>
        <w:b/>
        <w:sz w:val="20"/>
        <w:szCs w:val="20"/>
        <w:u w:val="single"/>
      </w:rPr>
      <w:t>8</w:t>
    </w:r>
    <w:r w:rsidR="00BE2A82">
      <w:rPr>
        <w:rFonts w:ascii="Arial" w:hAnsi="Arial" w:cs="Arial"/>
        <w:b/>
        <w:sz w:val="20"/>
        <w:szCs w:val="20"/>
        <w:u w:val="single"/>
      </w:rPr>
      <w:t xml:space="preserve"> - DR. RODRIGO SALOMON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44A7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44A7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CD8"/>
    <w:rsid w:val="00024FD3"/>
    <w:rsid w:val="00034A23"/>
    <w:rsid w:val="00047EFF"/>
    <w:rsid w:val="00056288"/>
    <w:rsid w:val="00086F0A"/>
    <w:rsid w:val="000921C3"/>
    <w:rsid w:val="00094490"/>
    <w:rsid w:val="000958D5"/>
    <w:rsid w:val="00097CAE"/>
    <w:rsid w:val="000F6251"/>
    <w:rsid w:val="00144A73"/>
    <w:rsid w:val="0014591F"/>
    <w:rsid w:val="00150EE2"/>
    <w:rsid w:val="00172E81"/>
    <w:rsid w:val="00181CD2"/>
    <w:rsid w:val="001840AD"/>
    <w:rsid w:val="001A09F2"/>
    <w:rsid w:val="001B0773"/>
    <w:rsid w:val="001C3E9C"/>
    <w:rsid w:val="001E01CA"/>
    <w:rsid w:val="001F13C3"/>
    <w:rsid w:val="00204ED7"/>
    <w:rsid w:val="00212E2C"/>
    <w:rsid w:val="00230859"/>
    <w:rsid w:val="00253C82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28B9"/>
    <w:rsid w:val="00BE2A82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67401-D38D-462D-838B-3FD5EDEC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2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2018-04-09T17:38:00Z</cp:lastPrinted>
  <dcterms:created xsi:type="dcterms:W3CDTF">2018-04-09T17:38:00Z</dcterms:created>
  <dcterms:modified xsi:type="dcterms:W3CDTF">2018-04-09T17:38:00Z</dcterms:modified>
</cp:coreProperties>
</file>